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81_0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euerwehr Annweiler - Beschaffung eines Einsatzleitwagen 1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insatzleitwagen 1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